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8D4" w:rsidRDefault="003F68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10</w:t>
      </w:r>
      <w:r w:rsidRPr="00075AF9">
        <w:rPr>
          <w:rFonts w:ascii="Times New Roman" w:hAnsi="Times New Roman"/>
          <w:sz w:val="28"/>
        </w:rPr>
        <w:t xml:space="preserve"> </w:t>
      </w:r>
    </w:p>
    <w:p w:rsidR="003F68D4" w:rsidRPr="00075AF9" w:rsidRDefault="003F68D4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 xml:space="preserve">к Решению совета </w:t>
      </w:r>
    </w:p>
    <w:p w:rsidR="003F68D4" w:rsidRDefault="003F68D4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>МО «Сокрутовский сельсовет»</w:t>
      </w:r>
    </w:p>
    <w:p w:rsidR="003F68D4" w:rsidRDefault="003F68D4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F68D4" w:rsidRDefault="003F68D4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F68D4" w:rsidRDefault="003F68D4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7462">
        <w:rPr>
          <w:rFonts w:ascii="Times New Roman" w:hAnsi="Times New Roman"/>
          <w:b/>
          <w:sz w:val="28"/>
          <w:szCs w:val="28"/>
          <w:lang w:eastAsia="ru-RU"/>
        </w:rPr>
        <w:t>Программа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муниципальных гарантий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F68D4" w:rsidRDefault="003F68D4" w:rsidP="007A5C95">
      <w:pPr>
        <w:pStyle w:val="NoSpacing"/>
        <w:jc w:val="center"/>
        <w:rPr>
          <w:rFonts w:ascii="Times New Roman" w:hAnsi="Times New Roman"/>
          <w:sz w:val="28"/>
        </w:rPr>
      </w:pPr>
      <w:r w:rsidRPr="008F7462">
        <w:rPr>
          <w:rFonts w:ascii="Times New Roman" w:hAnsi="Times New Roman"/>
          <w:b/>
          <w:sz w:val="28"/>
          <w:szCs w:val="28"/>
          <w:lang w:eastAsia="ru-RU"/>
        </w:rPr>
        <w:t>МО "</w:t>
      </w:r>
      <w:r>
        <w:rPr>
          <w:rFonts w:ascii="Times New Roman" w:hAnsi="Times New Roman"/>
          <w:b/>
          <w:sz w:val="28"/>
          <w:szCs w:val="28"/>
          <w:lang w:eastAsia="ru-RU"/>
        </w:rPr>
        <w:t>Сокрутовский сельсовет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"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на 2019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3F68D4" w:rsidRDefault="003F68D4" w:rsidP="00075AF9">
      <w:pPr>
        <w:pStyle w:val="NoSpacing"/>
        <w:jc w:val="right"/>
        <w:rPr>
          <w:rFonts w:ascii="Times New Roman" w:hAnsi="Times New Roman"/>
          <w:sz w:val="28"/>
        </w:rPr>
      </w:pPr>
    </w:p>
    <w:tbl>
      <w:tblPr>
        <w:tblW w:w="10572" w:type="dxa"/>
        <w:tblInd w:w="-504" w:type="dxa"/>
        <w:tblLayout w:type="fixed"/>
        <w:tblLook w:val="00A0"/>
      </w:tblPr>
      <w:tblGrid>
        <w:gridCol w:w="1321"/>
        <w:gridCol w:w="1134"/>
        <w:gridCol w:w="1559"/>
        <w:gridCol w:w="1843"/>
        <w:gridCol w:w="1985"/>
        <w:gridCol w:w="1984"/>
        <w:gridCol w:w="746"/>
      </w:tblGrid>
      <w:tr w:rsidR="003F68D4" w:rsidRPr="00114403" w:rsidTr="007A5C95">
        <w:trPr>
          <w:trHeight w:val="79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8D4" w:rsidRPr="00114403" w:rsidTr="007A5C95">
        <w:trPr>
          <w:gridAfter w:val="1"/>
          <w:wAfter w:w="746" w:type="dxa"/>
          <w:trHeight w:val="744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3F68D4" w:rsidRPr="00114403" w:rsidTr="007A5C95">
        <w:trPr>
          <w:gridAfter w:val="1"/>
          <w:wAfter w:w="746" w:type="dxa"/>
          <w:trHeight w:val="1517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Default="003F68D4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Объем бюджетных ассигнований на исполнени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гарантий </w:t>
            </w:r>
          </w:p>
          <w:p w:rsidR="003F68D4" w:rsidRPr="008F7462" w:rsidRDefault="003F68D4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в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8D4" w:rsidRPr="00114403" w:rsidTr="007A5C95">
        <w:trPr>
          <w:gridAfter w:val="1"/>
          <w:wAfter w:w="746" w:type="dxa"/>
          <w:trHeight w:val="253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8D4" w:rsidRPr="008F7462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8D4" w:rsidRPr="00583AD0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8D4" w:rsidRPr="00583AD0" w:rsidRDefault="003F68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4" w:rsidRPr="008F7462" w:rsidRDefault="003F68D4" w:rsidP="002C2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68D4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68D4" w:rsidRPr="008F7462" w:rsidRDefault="003F68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8D4" w:rsidRPr="008F7462" w:rsidRDefault="003F68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68D4" w:rsidRPr="00EC2A21" w:rsidRDefault="003F68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68D4" w:rsidRPr="00EC2A21" w:rsidRDefault="003F68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68D4" w:rsidRPr="00EC2A21" w:rsidRDefault="003F68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68D4" w:rsidRPr="00EC2A21" w:rsidRDefault="003F68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68D4" w:rsidRPr="00EC2A21" w:rsidRDefault="003F68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Верно:</w:t>
      </w:r>
    </w:p>
    <w:p w:rsidR="003F68D4" w:rsidRPr="00EC2A21" w:rsidRDefault="003F68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68D4" w:rsidRDefault="003F68D4"/>
    <w:sectPr w:rsidR="003F68D4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B04"/>
    <w:rsid w:val="0002647B"/>
    <w:rsid w:val="00075AF9"/>
    <w:rsid w:val="000C617D"/>
    <w:rsid w:val="000E248F"/>
    <w:rsid w:val="00101401"/>
    <w:rsid w:val="00114403"/>
    <w:rsid w:val="001939B5"/>
    <w:rsid w:val="002A1120"/>
    <w:rsid w:val="002C2ECB"/>
    <w:rsid w:val="00345296"/>
    <w:rsid w:val="003F68D4"/>
    <w:rsid w:val="00583AD0"/>
    <w:rsid w:val="005F0AB7"/>
    <w:rsid w:val="00641C05"/>
    <w:rsid w:val="00655E13"/>
    <w:rsid w:val="00675EF5"/>
    <w:rsid w:val="00695FF6"/>
    <w:rsid w:val="006D0D4D"/>
    <w:rsid w:val="00751886"/>
    <w:rsid w:val="00797403"/>
    <w:rsid w:val="007A5C95"/>
    <w:rsid w:val="007B7BD1"/>
    <w:rsid w:val="0086771E"/>
    <w:rsid w:val="008E068E"/>
    <w:rsid w:val="008F7462"/>
    <w:rsid w:val="009416A7"/>
    <w:rsid w:val="00AE3E8B"/>
    <w:rsid w:val="00BB5BF6"/>
    <w:rsid w:val="00BB7079"/>
    <w:rsid w:val="00C40838"/>
    <w:rsid w:val="00C95DB9"/>
    <w:rsid w:val="00CD555F"/>
    <w:rsid w:val="00CE3ACE"/>
    <w:rsid w:val="00CF73A4"/>
    <w:rsid w:val="00E05B04"/>
    <w:rsid w:val="00E528A9"/>
    <w:rsid w:val="00E65A85"/>
    <w:rsid w:val="00EC2A21"/>
    <w:rsid w:val="00F23234"/>
    <w:rsid w:val="00FC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75AF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84</Words>
  <Characters>481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12</cp:revision>
  <cp:lastPrinted>2015-11-13T08:19:00Z</cp:lastPrinted>
  <dcterms:created xsi:type="dcterms:W3CDTF">2015-11-17T11:48:00Z</dcterms:created>
  <dcterms:modified xsi:type="dcterms:W3CDTF">2018-11-06T10:02:00Z</dcterms:modified>
</cp:coreProperties>
</file>